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112"/>
        <w:gridCol w:w="1080"/>
        <w:gridCol w:w="1122"/>
        <w:gridCol w:w="1482"/>
      </w:tblGrid>
      <w:tr w:rsidR="00540F8A" w:rsidRPr="00540F8A" w:rsidTr="003A1C8B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bookmarkStart w:id="0" w:name="_GoBack"/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Σακούλες αποστείρωσης </w:t>
            </w:r>
            <w:bookmarkEnd w:id="0"/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</w:t>
            </w: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Waste</w:t>
            </w: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bags</w:t>
            </w: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) </w:t>
            </w:r>
          </w:p>
        </w:tc>
      </w:tr>
      <w:tr w:rsidR="00540F8A" w:rsidRPr="00540F8A" w:rsidTr="003A1C8B">
        <w:trPr>
          <w:trHeight w:val="654"/>
          <w:jc w:val="center"/>
        </w:trPr>
        <w:tc>
          <w:tcPr>
            <w:tcW w:w="704" w:type="dxa"/>
            <w:shd w:val="clear" w:color="000000" w:fill="FFFF9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4112" w:type="dxa"/>
            <w:shd w:val="clear" w:color="000000" w:fill="FFFF9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540F8A" w:rsidRPr="00540F8A" w:rsidTr="003A1C8B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4112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540F8A" w:rsidRPr="00540F8A" w:rsidTr="003A1C8B">
        <w:trPr>
          <w:trHeight w:val="330"/>
          <w:jc w:val="center"/>
        </w:trPr>
        <w:tc>
          <w:tcPr>
            <w:tcW w:w="704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40F8A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4112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540F8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540F8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540F8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540F8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40F8A" w:rsidRPr="00540F8A" w:rsidTr="003A1C8B">
        <w:trPr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540F8A" w:rsidRPr="00540F8A" w:rsidRDefault="00540F8A" w:rsidP="00540F8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Σακούλες αποστείρωσης (</w:t>
            </w:r>
            <w:proofErr w:type="spellStart"/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Waste</w:t>
            </w:r>
            <w:proofErr w:type="spellEnd"/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bags</w:t>
            </w:r>
            <w:proofErr w:type="spellEnd"/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) των 32 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540F8A" w:rsidRPr="00540F8A" w:rsidTr="003A1C8B">
        <w:trPr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540F8A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540F8A" w:rsidRPr="00540F8A" w:rsidRDefault="00540F8A" w:rsidP="00540F8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hAnsi="Tahoma" w:cs="Tahoma"/>
                <w:color w:val="000000"/>
                <w:sz w:val="18"/>
                <w:szCs w:val="18"/>
              </w:rPr>
              <w:t>Διαστάσεις</w:t>
            </w:r>
            <w:r w:rsidRPr="00540F8A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540F8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60 x 80 </w:t>
            </w:r>
            <w:proofErr w:type="spellStart"/>
            <w:r w:rsidRPr="00540F8A">
              <w:rPr>
                <w:rFonts w:ascii="Tahoma" w:hAnsi="Tahoma" w:cs="Tahoma"/>
                <w:color w:val="000000"/>
                <w:sz w:val="18"/>
                <w:szCs w:val="18"/>
              </w:rPr>
              <w:t>cm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540F8A" w:rsidRPr="00540F8A" w:rsidTr="003A1C8B">
        <w:trPr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540F8A" w:rsidRPr="00540F8A" w:rsidRDefault="00540F8A" w:rsidP="00540F8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540F8A" w:rsidRPr="00540F8A" w:rsidRDefault="00540F8A" w:rsidP="00540F8A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hAnsi="Tahoma" w:cs="Tahoma"/>
                <w:color w:val="000000"/>
                <w:sz w:val="18"/>
                <w:szCs w:val="18"/>
              </w:rPr>
              <w:t>Συσκευασία</w:t>
            </w:r>
            <w:r w:rsidRPr="00540F8A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:</w:t>
            </w:r>
            <w:r w:rsidRPr="00540F8A">
              <w:rPr>
                <w:rFonts w:ascii="Tahoma" w:hAnsi="Tahoma" w:cs="Tahoma"/>
                <w:color w:val="000000"/>
                <w:sz w:val="18"/>
                <w:szCs w:val="18"/>
              </w:rPr>
              <w:t xml:space="preserve"> 100 τεμάχια/πακέτο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40F8A" w:rsidRPr="00540F8A" w:rsidRDefault="00540F8A" w:rsidP="00540F8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482" w:type="dxa"/>
            <w:shd w:val="clear" w:color="000000" w:fill="D9D9D9"/>
            <w:vAlign w:val="center"/>
          </w:tcPr>
          <w:p w:rsidR="00540F8A" w:rsidRPr="00540F8A" w:rsidRDefault="00540F8A" w:rsidP="00540F8A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540F8A" w:rsidRPr="00540F8A" w:rsidTr="003A1C8B">
        <w:trPr>
          <w:trHeight w:hRule="exact" w:val="397"/>
          <w:jc w:val="center"/>
        </w:trPr>
        <w:tc>
          <w:tcPr>
            <w:tcW w:w="704" w:type="dxa"/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4112" w:type="dxa"/>
            <w:shd w:val="clear" w:color="auto" w:fill="auto"/>
            <w:vAlign w:val="center"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540F8A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sz w:val="18"/>
                <w:szCs w:val="18"/>
                <w:lang w:val="en-GB"/>
              </w:rPr>
            </w:pPr>
            <w:r w:rsidRPr="00540F8A">
              <w:rPr>
                <w:rFonts w:ascii="Tahoma" w:hAnsi="Tahoma" w:cs="Tahoma"/>
                <w:sz w:val="18"/>
                <w:szCs w:val="18"/>
              </w:rPr>
              <w:t>1 πακέτο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540F8A" w:rsidRPr="00540F8A" w:rsidRDefault="00540F8A" w:rsidP="00540F8A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540F8A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D2557A" w:rsidRDefault="00B43CAA" w:rsidP="00D2557A"/>
    <w:sectPr w:rsidR="00B43CAA" w:rsidRPr="00D2557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540F8A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34C0B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BF26F48F</Template>
  <TotalTime>0</TotalTime>
  <Pages>1</Pages>
  <Words>50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2025-11-24T17:23:00Z</dcterms:created>
  <dcterms:modified xsi:type="dcterms:W3CDTF">2025-11-24T17:23:00Z</dcterms:modified>
</cp:coreProperties>
</file>